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CBA48" w14:textId="0F585945" w:rsidR="006B2F86" w:rsidRDefault="00E4035F" w:rsidP="00E71FC3">
      <w:pPr>
        <w:pStyle w:val="NoSpacing"/>
      </w:pPr>
      <w:r>
        <w:rPr>
          <w:u w:val="single"/>
        </w:rPr>
        <w:t>William BRADFORD</w:t>
      </w:r>
      <w:r>
        <w:t xml:space="preserve">       (fl.1441)</w:t>
      </w:r>
    </w:p>
    <w:p w14:paraId="4B6566F6" w14:textId="4B248FB2" w:rsidR="00E4035F" w:rsidRDefault="00E4035F" w:rsidP="00E71FC3">
      <w:pPr>
        <w:pStyle w:val="NoSpacing"/>
      </w:pPr>
      <w:r>
        <w:t>of Dunkeswell Abbey.</w:t>
      </w:r>
    </w:p>
    <w:p w14:paraId="54A983C4" w14:textId="0630E9D2" w:rsidR="00E4035F" w:rsidRDefault="00E4035F" w:rsidP="00E71FC3">
      <w:pPr>
        <w:pStyle w:val="NoSpacing"/>
      </w:pPr>
    </w:p>
    <w:p w14:paraId="1D86DB2F" w14:textId="59934EE6" w:rsidR="00E4035F" w:rsidRDefault="00E4035F" w:rsidP="00E71FC3">
      <w:pPr>
        <w:pStyle w:val="NoSpacing"/>
      </w:pPr>
    </w:p>
    <w:p w14:paraId="0346A992" w14:textId="6B19904D" w:rsidR="00E4035F" w:rsidRDefault="00E4035F" w:rsidP="00E71FC3">
      <w:pPr>
        <w:pStyle w:val="NoSpacing"/>
      </w:pPr>
      <w:r>
        <w:t>11 Mar.1441</w:t>
      </w:r>
      <w:r>
        <w:tab/>
        <w:t>He was ordained acolyte.</w:t>
      </w:r>
    </w:p>
    <w:p w14:paraId="4EC1C8DE" w14:textId="58822E76" w:rsidR="00E4035F" w:rsidRDefault="00E4035F" w:rsidP="00E71FC3">
      <w:pPr>
        <w:pStyle w:val="NoSpacing"/>
      </w:pPr>
      <w:r>
        <w:tab/>
      </w:r>
      <w:r>
        <w:tab/>
      </w:r>
      <w:r>
        <w:t>(“Register of Edmund Lacy, Bishop of Exeter 1420-55” part 4 p.</w:t>
      </w:r>
      <w:r>
        <w:t>180)</w:t>
      </w:r>
    </w:p>
    <w:p w14:paraId="153D514B" w14:textId="141C0A62" w:rsidR="00E4035F" w:rsidRDefault="00E4035F" w:rsidP="00E71FC3">
      <w:pPr>
        <w:pStyle w:val="NoSpacing"/>
      </w:pPr>
      <w:r>
        <w:t>10 Jun.</w:t>
      </w:r>
      <w:r>
        <w:tab/>
      </w:r>
      <w:r>
        <w:tab/>
        <w:t>He was ordained subdeacon.    (ibid.p.182)</w:t>
      </w:r>
    </w:p>
    <w:p w14:paraId="12C714BE" w14:textId="0314367F" w:rsidR="00E4035F" w:rsidRDefault="00E4035F" w:rsidP="00E71FC3">
      <w:pPr>
        <w:pStyle w:val="NoSpacing"/>
      </w:pPr>
      <w:r>
        <w:t>23 Sep.</w:t>
      </w:r>
      <w:r>
        <w:tab/>
        <w:t>He was ordained deacon.   (ibid.p.183)</w:t>
      </w:r>
    </w:p>
    <w:p w14:paraId="397B4E86" w14:textId="53778A3F" w:rsidR="00E4035F" w:rsidRDefault="00E4035F" w:rsidP="00E71FC3">
      <w:pPr>
        <w:pStyle w:val="NoSpacing"/>
      </w:pPr>
      <w:r>
        <w:t>23 Dec.</w:t>
      </w:r>
      <w:r>
        <w:tab/>
        <w:t>He was ordained priest.    (ibid.p.184)</w:t>
      </w:r>
    </w:p>
    <w:p w14:paraId="2BFF7139" w14:textId="01A7657D" w:rsidR="00E4035F" w:rsidRDefault="00E4035F" w:rsidP="00E71FC3">
      <w:pPr>
        <w:pStyle w:val="NoSpacing"/>
      </w:pPr>
    </w:p>
    <w:p w14:paraId="0DED0E5B" w14:textId="5A4C7766" w:rsidR="00E4035F" w:rsidRDefault="00E4035F" w:rsidP="00E71FC3">
      <w:pPr>
        <w:pStyle w:val="NoSpacing"/>
      </w:pPr>
    </w:p>
    <w:p w14:paraId="428D6E31" w14:textId="24727295" w:rsidR="00E4035F" w:rsidRPr="00E4035F" w:rsidRDefault="00E4035F" w:rsidP="00E71FC3">
      <w:pPr>
        <w:pStyle w:val="NoSpacing"/>
      </w:pPr>
      <w:r>
        <w:t>31 January 2020</w:t>
      </w:r>
      <w:bookmarkStart w:id="0" w:name="_GoBack"/>
      <w:bookmarkEnd w:id="0"/>
    </w:p>
    <w:sectPr w:rsidR="00E4035F" w:rsidRPr="00E403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91BD0" w14:textId="77777777" w:rsidR="00E4035F" w:rsidRDefault="00E4035F" w:rsidP="00E71FC3">
      <w:pPr>
        <w:spacing w:after="0" w:line="240" w:lineRule="auto"/>
      </w:pPr>
      <w:r>
        <w:separator/>
      </w:r>
    </w:p>
  </w:endnote>
  <w:endnote w:type="continuationSeparator" w:id="0">
    <w:p w14:paraId="2C4E3FC0" w14:textId="77777777" w:rsidR="00E4035F" w:rsidRDefault="00E403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B3B7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317BA" w14:textId="77777777" w:rsidR="00E4035F" w:rsidRDefault="00E4035F" w:rsidP="00E71FC3">
      <w:pPr>
        <w:spacing w:after="0" w:line="240" w:lineRule="auto"/>
      </w:pPr>
      <w:r>
        <w:separator/>
      </w:r>
    </w:p>
  </w:footnote>
  <w:footnote w:type="continuationSeparator" w:id="0">
    <w:p w14:paraId="4EE91943" w14:textId="77777777" w:rsidR="00E4035F" w:rsidRDefault="00E403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35F"/>
    <w:rsid w:val="001A7C09"/>
    <w:rsid w:val="00577BD5"/>
    <w:rsid w:val="00656CBA"/>
    <w:rsid w:val="006A1F77"/>
    <w:rsid w:val="00733BE7"/>
    <w:rsid w:val="00AB52E8"/>
    <w:rsid w:val="00B16D3F"/>
    <w:rsid w:val="00BB41AC"/>
    <w:rsid w:val="00E4035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FBFA1"/>
  <w15:chartTrackingRefBased/>
  <w15:docId w15:val="{13EC8137-DA74-4B24-8274-6BA6B0DE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2020-01-31T15:19:00Z</dcterms:created>
  <dcterms:modified xsi:type="dcterms:W3CDTF">2020-01-31T15:23:00Z</dcterms:modified>
</cp:coreProperties>
</file>